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05F7CDA" w14:textId="77777777" w:rsidR="00216FD5" w:rsidRPr="00EC290F" w:rsidRDefault="00216FD5" w:rsidP="00FC4D85">
      <w:pPr>
        <w:rPr>
          <w:b/>
          <w:color w:val="403152"/>
        </w:rPr>
      </w:pPr>
    </w:p>
    <w:p w14:paraId="2A458BCA" w14:textId="77777777" w:rsidR="00216FD5" w:rsidRPr="00EC290F" w:rsidRDefault="00216FD5" w:rsidP="008821CA">
      <w:pPr>
        <w:tabs>
          <w:tab w:val="left" w:pos="6200"/>
        </w:tabs>
        <w:ind w:left="6480" w:hanging="6480"/>
        <w:rPr>
          <w:b/>
          <w:color w:val="403152"/>
        </w:rPr>
      </w:pPr>
      <w:r w:rsidRPr="00EC290F">
        <w:rPr>
          <w:b/>
          <w:color w:val="403152"/>
        </w:rPr>
        <w:tab/>
      </w:r>
    </w:p>
    <w:p w14:paraId="4910A0FE" w14:textId="77777777" w:rsidR="00D55D22" w:rsidRPr="00EC29A0" w:rsidRDefault="00D55D22" w:rsidP="00EC29A0">
      <w:pPr>
        <w:tabs>
          <w:tab w:val="left" w:pos="3640"/>
        </w:tabs>
        <w:rPr>
          <w:rFonts w:ascii="Arial" w:hAnsi="Arial" w:cs="Arial"/>
          <w:b/>
          <w:sz w:val="28"/>
          <w:szCs w:val="28"/>
        </w:rPr>
      </w:pPr>
    </w:p>
    <w:p w14:paraId="1DFD1D99" w14:textId="77777777" w:rsidR="00E451C0" w:rsidRPr="00EC29A0" w:rsidRDefault="00E451C0" w:rsidP="00EC29A0">
      <w:pPr>
        <w:tabs>
          <w:tab w:val="left" w:pos="3640"/>
        </w:tabs>
        <w:jc w:val="center"/>
        <w:rPr>
          <w:rFonts w:ascii="Arial" w:hAnsi="Arial" w:cs="Arial"/>
          <w:b/>
          <w:sz w:val="32"/>
          <w:szCs w:val="32"/>
        </w:rPr>
      </w:pPr>
      <w:r w:rsidRPr="00EC29A0">
        <w:rPr>
          <w:rFonts w:ascii="Arial" w:hAnsi="Arial" w:cs="Arial"/>
          <w:b/>
          <w:sz w:val="32"/>
          <w:szCs w:val="32"/>
        </w:rPr>
        <w:t xml:space="preserve">Irene McCormack Catholic College </w:t>
      </w:r>
      <w:r w:rsidR="007A1120">
        <w:rPr>
          <w:rFonts w:ascii="Arial" w:hAnsi="Arial" w:cs="Arial"/>
          <w:b/>
          <w:sz w:val="32"/>
          <w:szCs w:val="32"/>
        </w:rPr>
        <w:t>Soccer</w:t>
      </w:r>
      <w:r w:rsidRPr="00EC29A0">
        <w:rPr>
          <w:rFonts w:ascii="Arial" w:hAnsi="Arial" w:cs="Arial"/>
          <w:b/>
          <w:sz w:val="32"/>
          <w:szCs w:val="32"/>
        </w:rPr>
        <w:t xml:space="preserve"> Academy</w:t>
      </w:r>
    </w:p>
    <w:p w14:paraId="12652A96" w14:textId="77777777" w:rsidR="00D55D22" w:rsidRPr="00EC29A0" w:rsidRDefault="00D55D22" w:rsidP="00EC29A0">
      <w:pPr>
        <w:tabs>
          <w:tab w:val="left" w:pos="3640"/>
        </w:tabs>
        <w:jc w:val="center"/>
        <w:rPr>
          <w:rFonts w:ascii="Arial" w:hAnsi="Arial" w:cs="Arial"/>
          <w:b/>
          <w:sz w:val="28"/>
          <w:szCs w:val="28"/>
        </w:rPr>
      </w:pPr>
    </w:p>
    <w:p w14:paraId="4E1F7237" w14:textId="77777777" w:rsidR="00CF1ED2" w:rsidRDefault="00813C25" w:rsidP="00EC29A0">
      <w:pPr>
        <w:tabs>
          <w:tab w:val="left" w:pos="3640"/>
        </w:tabs>
        <w:jc w:val="center"/>
        <w:rPr>
          <w:rFonts w:ascii="Arial" w:hAnsi="Arial" w:cs="Arial"/>
          <w:b/>
          <w:sz w:val="32"/>
          <w:szCs w:val="32"/>
        </w:rPr>
      </w:pPr>
      <w:r w:rsidRPr="00EC29A0">
        <w:rPr>
          <w:rFonts w:ascii="Arial" w:hAnsi="Arial" w:cs="Arial"/>
          <w:b/>
          <w:sz w:val="32"/>
          <w:szCs w:val="32"/>
        </w:rPr>
        <w:t>Application Form</w:t>
      </w:r>
    </w:p>
    <w:p w14:paraId="276D8AE3" w14:textId="7E8CF551" w:rsidR="00636149" w:rsidRPr="00EC29A0" w:rsidRDefault="00636149" w:rsidP="00EC29A0">
      <w:pPr>
        <w:tabs>
          <w:tab w:val="left" w:pos="3640"/>
        </w:tabs>
        <w:jc w:val="center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t>Year 7 20</w:t>
      </w:r>
      <w:r w:rsidR="00C87921">
        <w:rPr>
          <w:rFonts w:ascii="Arial" w:hAnsi="Arial" w:cs="Arial"/>
          <w:b/>
          <w:sz w:val="32"/>
          <w:szCs w:val="32"/>
        </w:rPr>
        <w:t>1</w:t>
      </w:r>
      <w:r w:rsidR="00D717F7">
        <w:rPr>
          <w:rFonts w:ascii="Arial" w:hAnsi="Arial" w:cs="Arial"/>
          <w:b/>
          <w:sz w:val="32"/>
          <w:szCs w:val="32"/>
        </w:rPr>
        <w:t>9</w:t>
      </w:r>
    </w:p>
    <w:p w14:paraId="3075F750" w14:textId="77777777" w:rsidR="00E451C0" w:rsidRPr="00EC29A0" w:rsidRDefault="00E451C0" w:rsidP="00EC29A0">
      <w:pPr>
        <w:tabs>
          <w:tab w:val="left" w:pos="3640"/>
        </w:tabs>
        <w:jc w:val="center"/>
        <w:rPr>
          <w:rFonts w:ascii="Arial" w:hAnsi="Arial" w:cs="Arial"/>
          <w:b/>
          <w:sz w:val="32"/>
          <w:szCs w:val="32"/>
        </w:rPr>
      </w:pPr>
    </w:p>
    <w:p w14:paraId="389D9187" w14:textId="489966ED" w:rsidR="00D55D22" w:rsidRDefault="00D61705" w:rsidP="00EC29A0">
      <w:pPr>
        <w:tabs>
          <w:tab w:val="left" w:pos="3640"/>
        </w:tabs>
        <w:jc w:val="center"/>
        <w:rPr>
          <w:rFonts w:ascii="Arial" w:hAnsi="Arial" w:cs="Arial"/>
          <w:b/>
        </w:rPr>
      </w:pPr>
      <w:r w:rsidRPr="00D61705">
        <w:rPr>
          <w:rFonts w:ascii="Arial" w:hAnsi="Arial" w:cs="Arial"/>
          <w:b/>
        </w:rPr>
        <w:t>Open to both Male &amp; Female Applicants</w:t>
      </w:r>
    </w:p>
    <w:p w14:paraId="400E68CA" w14:textId="77777777" w:rsidR="00D61705" w:rsidRPr="00D61705" w:rsidRDefault="00D61705" w:rsidP="00EC29A0">
      <w:pPr>
        <w:tabs>
          <w:tab w:val="left" w:pos="3640"/>
        </w:tabs>
        <w:jc w:val="center"/>
        <w:rPr>
          <w:rFonts w:ascii="Arial" w:hAnsi="Arial" w:cs="Arial"/>
          <w:b/>
        </w:rPr>
      </w:pPr>
    </w:p>
    <w:p w14:paraId="0FE4BD3D" w14:textId="5E27736C" w:rsidR="004E500A" w:rsidRPr="00EC29A0" w:rsidRDefault="00D55D22" w:rsidP="00EC29A0">
      <w:pPr>
        <w:tabs>
          <w:tab w:val="left" w:pos="3640"/>
        </w:tabs>
        <w:jc w:val="center"/>
        <w:rPr>
          <w:rFonts w:ascii="Arial" w:hAnsi="Arial" w:cs="Arial"/>
          <w:b/>
        </w:rPr>
      </w:pPr>
      <w:r w:rsidRPr="00EC29A0">
        <w:rPr>
          <w:rFonts w:ascii="Arial" w:hAnsi="Arial" w:cs="Arial"/>
          <w:b/>
        </w:rPr>
        <w:t>Applications close:</w:t>
      </w:r>
      <w:r w:rsidR="004E500A" w:rsidRPr="00EC29A0">
        <w:rPr>
          <w:rFonts w:ascii="Arial" w:hAnsi="Arial" w:cs="Arial"/>
          <w:b/>
        </w:rPr>
        <w:t xml:space="preserve"> </w:t>
      </w:r>
      <w:r w:rsidR="00D717F7">
        <w:rPr>
          <w:rFonts w:ascii="Arial" w:hAnsi="Arial" w:cs="Arial"/>
          <w:b/>
        </w:rPr>
        <w:t>Thursday</w:t>
      </w:r>
      <w:r w:rsidR="003C1463">
        <w:rPr>
          <w:rFonts w:ascii="Arial" w:hAnsi="Arial" w:cs="Arial"/>
          <w:b/>
        </w:rPr>
        <w:t xml:space="preserve"> 16</w:t>
      </w:r>
      <w:r w:rsidR="003C1463" w:rsidRPr="003C1463">
        <w:rPr>
          <w:rFonts w:ascii="Arial" w:hAnsi="Arial" w:cs="Arial"/>
          <w:b/>
          <w:vertAlign w:val="superscript"/>
        </w:rPr>
        <w:t>th</w:t>
      </w:r>
      <w:r w:rsidR="003C1463">
        <w:rPr>
          <w:rFonts w:ascii="Arial" w:hAnsi="Arial" w:cs="Arial"/>
          <w:b/>
        </w:rPr>
        <w:t xml:space="preserve"> August</w:t>
      </w:r>
      <w:r w:rsidR="00C87921">
        <w:rPr>
          <w:rFonts w:ascii="Arial" w:hAnsi="Arial" w:cs="Arial"/>
          <w:b/>
        </w:rPr>
        <w:t xml:space="preserve"> 201</w:t>
      </w:r>
      <w:r w:rsidR="00D717F7">
        <w:rPr>
          <w:rFonts w:ascii="Arial" w:hAnsi="Arial" w:cs="Arial"/>
          <w:b/>
        </w:rPr>
        <w:t>8</w:t>
      </w:r>
    </w:p>
    <w:p w14:paraId="553C94CA" w14:textId="77777777" w:rsidR="00D55D22" w:rsidRPr="00EC29A0" w:rsidRDefault="00D55D22" w:rsidP="00EC29A0">
      <w:pPr>
        <w:tabs>
          <w:tab w:val="left" w:pos="3640"/>
        </w:tabs>
        <w:rPr>
          <w:rFonts w:ascii="Arial" w:hAnsi="Arial" w:cs="Arial"/>
          <w:b/>
        </w:rPr>
      </w:pPr>
    </w:p>
    <w:p w14:paraId="1024FC1A" w14:textId="22784509" w:rsidR="00D55D22" w:rsidRDefault="00D55D22" w:rsidP="00EC29A0">
      <w:pPr>
        <w:tabs>
          <w:tab w:val="left" w:pos="3640"/>
        </w:tabs>
        <w:jc w:val="center"/>
        <w:rPr>
          <w:rFonts w:ascii="Arial" w:hAnsi="Arial" w:cs="Arial"/>
          <w:b/>
        </w:rPr>
      </w:pPr>
      <w:r w:rsidRPr="00EC29A0">
        <w:rPr>
          <w:rFonts w:ascii="Arial" w:hAnsi="Arial" w:cs="Arial"/>
          <w:b/>
        </w:rPr>
        <w:t>Trial Date:</w:t>
      </w:r>
      <w:r w:rsidR="004E500A" w:rsidRPr="00EC29A0">
        <w:rPr>
          <w:rFonts w:ascii="Arial" w:hAnsi="Arial" w:cs="Arial"/>
          <w:b/>
        </w:rPr>
        <w:t xml:space="preserve"> </w:t>
      </w:r>
      <w:r w:rsidR="00C87921">
        <w:rPr>
          <w:rFonts w:ascii="Arial" w:hAnsi="Arial" w:cs="Arial"/>
          <w:b/>
        </w:rPr>
        <w:t xml:space="preserve">Tuesday </w:t>
      </w:r>
      <w:r w:rsidR="00D717F7">
        <w:rPr>
          <w:rFonts w:ascii="Arial" w:hAnsi="Arial" w:cs="Arial"/>
          <w:b/>
        </w:rPr>
        <w:t>28</w:t>
      </w:r>
      <w:r w:rsidR="00D717F7" w:rsidRPr="00D717F7">
        <w:rPr>
          <w:rFonts w:ascii="Arial" w:hAnsi="Arial" w:cs="Arial"/>
          <w:b/>
          <w:vertAlign w:val="superscript"/>
        </w:rPr>
        <w:t>th</w:t>
      </w:r>
      <w:r w:rsidR="00C87921">
        <w:rPr>
          <w:rFonts w:ascii="Arial" w:hAnsi="Arial" w:cs="Arial"/>
          <w:b/>
        </w:rPr>
        <w:t xml:space="preserve"> August 201</w:t>
      </w:r>
      <w:r w:rsidR="00D717F7">
        <w:rPr>
          <w:rFonts w:ascii="Arial" w:hAnsi="Arial" w:cs="Arial"/>
          <w:b/>
        </w:rPr>
        <w:t>8</w:t>
      </w:r>
    </w:p>
    <w:p w14:paraId="75E82871" w14:textId="77777777" w:rsidR="009D7DD3" w:rsidRDefault="009D7DD3" w:rsidP="00EC29A0">
      <w:pPr>
        <w:tabs>
          <w:tab w:val="left" w:pos="3640"/>
        </w:tabs>
        <w:jc w:val="center"/>
        <w:rPr>
          <w:rFonts w:ascii="Arial" w:hAnsi="Arial" w:cs="Arial"/>
          <w:b/>
        </w:rPr>
      </w:pPr>
    </w:p>
    <w:p w14:paraId="66645D53" w14:textId="5C2FC99C" w:rsidR="009D7DD3" w:rsidRPr="00EC29A0" w:rsidRDefault="009D7DD3" w:rsidP="00EC29A0">
      <w:pPr>
        <w:tabs>
          <w:tab w:val="left" w:pos="3640"/>
        </w:tabs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Second Trial Date: </w:t>
      </w:r>
      <w:r w:rsidR="00D717F7">
        <w:rPr>
          <w:rFonts w:ascii="Arial" w:hAnsi="Arial" w:cs="Arial"/>
          <w:b/>
        </w:rPr>
        <w:t>Wednesday 5</w:t>
      </w:r>
      <w:r w:rsidR="00D717F7" w:rsidRPr="00D717F7">
        <w:rPr>
          <w:rFonts w:ascii="Arial" w:hAnsi="Arial" w:cs="Arial"/>
          <w:b/>
          <w:vertAlign w:val="superscript"/>
        </w:rPr>
        <w:t>th</w:t>
      </w:r>
      <w:r w:rsidR="00D717F7">
        <w:rPr>
          <w:rFonts w:ascii="Arial" w:hAnsi="Arial" w:cs="Arial"/>
          <w:b/>
        </w:rPr>
        <w:t xml:space="preserve"> September 2018</w:t>
      </w:r>
    </w:p>
    <w:p w14:paraId="335D371C" w14:textId="77777777" w:rsidR="00D8092F" w:rsidRPr="00EC29A0" w:rsidRDefault="00D8092F" w:rsidP="00EC29A0">
      <w:pPr>
        <w:tabs>
          <w:tab w:val="left" w:pos="3640"/>
        </w:tabs>
        <w:jc w:val="center"/>
        <w:rPr>
          <w:rFonts w:ascii="Arial" w:hAnsi="Arial" w:cs="Arial"/>
          <w:b/>
          <w:sz w:val="22"/>
          <w:szCs w:val="22"/>
        </w:rPr>
      </w:pPr>
    </w:p>
    <w:p w14:paraId="23035B9B" w14:textId="77777777" w:rsidR="006249C3" w:rsidRPr="00EC29A0" w:rsidRDefault="006249C3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  <w:bookmarkStart w:id="0" w:name="_GoBack"/>
      <w:bookmarkEnd w:id="0"/>
    </w:p>
    <w:p w14:paraId="52DE0C4B" w14:textId="77777777" w:rsidR="00D55D22" w:rsidRPr="00EC29A0" w:rsidRDefault="00D55D22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</w:p>
    <w:p w14:paraId="2B8A81EC" w14:textId="77777777" w:rsidR="00D8092F" w:rsidRPr="00EC29A0" w:rsidRDefault="00D8092F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 xml:space="preserve">Academic Year of Entry: _____________Calendar Year of </w:t>
      </w:r>
      <w:r w:rsidR="00E451C0" w:rsidRPr="00EC29A0">
        <w:rPr>
          <w:rFonts w:ascii="Arial" w:hAnsi="Arial" w:cs="Arial"/>
          <w:sz w:val="22"/>
          <w:szCs w:val="22"/>
        </w:rPr>
        <w:t>Entry: _____________</w:t>
      </w:r>
    </w:p>
    <w:p w14:paraId="7BA70B0E" w14:textId="77777777" w:rsidR="00D8092F" w:rsidRPr="00EC29A0" w:rsidRDefault="00D8092F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14:paraId="52600D7F" w14:textId="77777777" w:rsidR="00B25C0B" w:rsidRPr="00EC29A0" w:rsidRDefault="004E6B1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>Surname</w:t>
      </w:r>
      <w:r w:rsidR="002771D3" w:rsidRPr="00EC29A0">
        <w:rPr>
          <w:rFonts w:ascii="Arial" w:hAnsi="Arial" w:cs="Arial"/>
          <w:sz w:val="22"/>
          <w:szCs w:val="22"/>
        </w:rPr>
        <w:t xml:space="preserve"> </w:t>
      </w:r>
      <w:r w:rsidR="00B904F2" w:rsidRPr="00EC29A0">
        <w:rPr>
          <w:rFonts w:ascii="Arial" w:hAnsi="Arial" w:cs="Arial"/>
          <w:sz w:val="22"/>
          <w:szCs w:val="22"/>
          <w:u w:val="single"/>
        </w:rPr>
        <w:tab/>
      </w:r>
      <w:r w:rsidR="00B904F2" w:rsidRPr="00EC29A0">
        <w:rPr>
          <w:rFonts w:ascii="Arial" w:hAnsi="Arial" w:cs="Arial"/>
          <w:sz w:val="22"/>
          <w:szCs w:val="22"/>
          <w:u w:val="single"/>
        </w:rPr>
        <w:tab/>
      </w:r>
      <w:r w:rsidR="00EC29A0">
        <w:rPr>
          <w:rFonts w:ascii="Arial" w:hAnsi="Arial" w:cs="Arial"/>
          <w:sz w:val="22"/>
          <w:szCs w:val="22"/>
          <w:u w:val="single"/>
        </w:rPr>
        <w:t>___________</w:t>
      </w:r>
      <w:r w:rsidR="004D0B17" w:rsidRPr="00EC29A0">
        <w:rPr>
          <w:rFonts w:ascii="Arial" w:hAnsi="Arial" w:cs="Arial"/>
          <w:sz w:val="22"/>
          <w:szCs w:val="22"/>
          <w:u w:val="single"/>
        </w:rPr>
        <w:tab/>
      </w:r>
      <w:r w:rsidR="004D0B17" w:rsidRPr="00EC29A0">
        <w:rPr>
          <w:rFonts w:ascii="Arial" w:hAnsi="Arial" w:cs="Arial"/>
          <w:sz w:val="22"/>
          <w:szCs w:val="22"/>
          <w:u w:val="single"/>
        </w:rPr>
        <w:tab/>
      </w:r>
      <w:r w:rsidR="004D0B17" w:rsidRPr="00EC29A0">
        <w:rPr>
          <w:rFonts w:ascii="Arial" w:hAnsi="Arial" w:cs="Arial"/>
          <w:sz w:val="22"/>
          <w:szCs w:val="22"/>
          <w:u w:val="single"/>
        </w:rPr>
        <w:tab/>
      </w:r>
      <w:r w:rsidR="00EC29A0">
        <w:rPr>
          <w:rFonts w:ascii="Arial" w:hAnsi="Arial" w:cs="Arial"/>
          <w:sz w:val="22"/>
          <w:szCs w:val="22"/>
          <w:u w:val="single"/>
        </w:rPr>
        <w:t>______</w:t>
      </w:r>
    </w:p>
    <w:p w14:paraId="49F2B341" w14:textId="77777777" w:rsidR="004D0B17" w:rsidRPr="00EC29A0" w:rsidRDefault="004D0B17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14:paraId="7ED39096" w14:textId="77777777" w:rsidR="00B25C0B" w:rsidRPr="00EC29A0" w:rsidRDefault="004E6B1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>Given Name(s</w:t>
      </w:r>
      <w:r w:rsidR="00242FAB" w:rsidRPr="00EC29A0">
        <w:rPr>
          <w:rFonts w:ascii="Arial" w:hAnsi="Arial" w:cs="Arial"/>
          <w:sz w:val="22"/>
          <w:szCs w:val="22"/>
        </w:rPr>
        <w:t>)</w:t>
      </w:r>
      <w:r w:rsidR="002771D3" w:rsidRPr="00EC29A0">
        <w:rPr>
          <w:rFonts w:ascii="Arial" w:hAnsi="Arial" w:cs="Arial"/>
          <w:sz w:val="22"/>
          <w:szCs w:val="22"/>
        </w:rPr>
        <w:t xml:space="preserve"> 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242FAB" w:rsidRPr="00EC29A0">
        <w:rPr>
          <w:rFonts w:ascii="Arial" w:hAnsi="Arial" w:cs="Arial"/>
          <w:sz w:val="22"/>
          <w:szCs w:val="22"/>
          <w:u w:val="single"/>
        </w:rPr>
        <w:tab/>
      </w:r>
      <w:r w:rsidR="00242FAB" w:rsidRPr="00EC29A0">
        <w:rPr>
          <w:rFonts w:ascii="Arial" w:hAnsi="Arial" w:cs="Arial"/>
          <w:sz w:val="22"/>
          <w:szCs w:val="22"/>
          <w:u w:val="single"/>
        </w:rPr>
        <w:tab/>
      </w:r>
    </w:p>
    <w:p w14:paraId="155ED1BE" w14:textId="77777777" w:rsidR="00B25C0B" w:rsidRPr="00EC29A0" w:rsidRDefault="00B25C0B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14:paraId="71A11440" w14:textId="77777777" w:rsidR="00B904F2" w:rsidRPr="00EC29A0" w:rsidRDefault="00380D67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>Gender:   Male/ Female      Current School Year</w:t>
      </w:r>
      <w:r w:rsidR="008A0DB1" w:rsidRPr="00EC29A0">
        <w:rPr>
          <w:rFonts w:ascii="Arial" w:hAnsi="Arial" w:cs="Arial"/>
          <w:sz w:val="22"/>
          <w:szCs w:val="22"/>
        </w:rPr>
        <w:t xml:space="preserve"> </w:t>
      </w:r>
      <w:r w:rsidRPr="00EC29A0">
        <w:rPr>
          <w:rFonts w:ascii="Arial" w:hAnsi="Arial" w:cs="Arial"/>
          <w:sz w:val="22"/>
          <w:szCs w:val="22"/>
          <w:u w:val="single"/>
        </w:rPr>
        <w:tab/>
        <w:t xml:space="preserve"> </w:t>
      </w:r>
      <w:r w:rsidR="008A0DB1" w:rsidRPr="00EC29A0">
        <w:rPr>
          <w:rFonts w:ascii="Arial" w:hAnsi="Arial" w:cs="Arial"/>
          <w:sz w:val="22"/>
          <w:szCs w:val="22"/>
          <w:u w:val="single"/>
        </w:rPr>
        <w:t>____</w:t>
      </w:r>
      <w:r w:rsidR="004D4389" w:rsidRPr="00EC29A0">
        <w:rPr>
          <w:rFonts w:ascii="Arial" w:hAnsi="Arial" w:cs="Arial"/>
          <w:sz w:val="22"/>
          <w:szCs w:val="22"/>
        </w:rPr>
        <w:t xml:space="preserve"> </w:t>
      </w:r>
      <w:r w:rsidRPr="00EC29A0">
        <w:rPr>
          <w:rFonts w:ascii="Arial" w:hAnsi="Arial" w:cs="Arial"/>
          <w:sz w:val="22"/>
          <w:szCs w:val="22"/>
        </w:rPr>
        <w:t>Date of Birth</w:t>
      </w:r>
      <w:r w:rsidR="006249C3">
        <w:rPr>
          <w:rFonts w:ascii="Arial" w:hAnsi="Arial" w:cs="Arial"/>
          <w:sz w:val="22"/>
          <w:szCs w:val="22"/>
          <w:u w:val="single"/>
        </w:rPr>
        <w:tab/>
        <w:t>_____</w:t>
      </w:r>
      <w:r w:rsidR="004D4389" w:rsidRPr="00EC29A0">
        <w:rPr>
          <w:rFonts w:ascii="Arial" w:hAnsi="Arial" w:cs="Arial"/>
          <w:sz w:val="22"/>
          <w:szCs w:val="22"/>
          <w:u w:val="single"/>
        </w:rPr>
        <w:tab/>
      </w:r>
    </w:p>
    <w:p w14:paraId="4B92DE39" w14:textId="77777777" w:rsidR="00EC29A0" w:rsidRDefault="00EC29A0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14:paraId="5C641E07" w14:textId="77777777" w:rsidR="00382351" w:rsidRPr="00EC29A0" w:rsidRDefault="00E32BB5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>Name of Parent/Guardian</w:t>
      </w:r>
      <w:r w:rsidR="00242FAB" w:rsidRPr="00EC29A0">
        <w:rPr>
          <w:rFonts w:ascii="Arial" w:hAnsi="Arial" w:cs="Arial"/>
          <w:sz w:val="22"/>
          <w:szCs w:val="22"/>
          <w:u w:val="single"/>
        </w:rPr>
        <w:tab/>
      </w:r>
      <w:r w:rsidR="00242FAB" w:rsidRPr="00EC29A0">
        <w:rPr>
          <w:rFonts w:ascii="Arial" w:hAnsi="Arial" w:cs="Arial"/>
          <w:sz w:val="22"/>
          <w:szCs w:val="22"/>
          <w:u w:val="single"/>
        </w:rPr>
        <w:tab/>
      </w:r>
      <w:r w:rsidR="00242FAB" w:rsidRPr="00EC29A0">
        <w:rPr>
          <w:rFonts w:ascii="Arial" w:hAnsi="Arial" w:cs="Arial"/>
          <w:sz w:val="22"/>
          <w:szCs w:val="22"/>
          <w:u w:val="single"/>
        </w:rPr>
        <w:tab/>
      </w:r>
      <w:r w:rsidR="00242FAB" w:rsidRPr="00EC29A0">
        <w:rPr>
          <w:rFonts w:ascii="Arial" w:hAnsi="Arial" w:cs="Arial"/>
          <w:sz w:val="22"/>
          <w:szCs w:val="22"/>
          <w:u w:val="single"/>
        </w:rPr>
        <w:tab/>
      </w:r>
      <w:r w:rsidR="00242FAB" w:rsidRPr="00EC29A0">
        <w:rPr>
          <w:rFonts w:ascii="Arial" w:hAnsi="Arial" w:cs="Arial"/>
          <w:sz w:val="22"/>
          <w:szCs w:val="22"/>
          <w:u w:val="single"/>
        </w:rPr>
        <w:tab/>
      </w:r>
      <w:r w:rsidR="00242FAB" w:rsidRPr="00EC29A0">
        <w:rPr>
          <w:rFonts w:ascii="Arial" w:hAnsi="Arial" w:cs="Arial"/>
          <w:sz w:val="22"/>
          <w:szCs w:val="22"/>
          <w:u w:val="single"/>
        </w:rPr>
        <w:tab/>
      </w:r>
      <w:r w:rsidR="00242FAB" w:rsidRPr="00EC29A0">
        <w:rPr>
          <w:rFonts w:ascii="Arial" w:hAnsi="Arial" w:cs="Arial"/>
          <w:sz w:val="22"/>
          <w:szCs w:val="22"/>
          <w:u w:val="single"/>
        </w:rPr>
        <w:tab/>
      </w:r>
    </w:p>
    <w:p w14:paraId="07E0CCE9" w14:textId="77777777" w:rsidR="00D91BF8" w:rsidRPr="00EC29A0" w:rsidRDefault="00D91BF8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14:paraId="5621BC5E" w14:textId="77777777" w:rsidR="00D11053" w:rsidRPr="00EC29A0" w:rsidRDefault="00242FAB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>Residential Address</w:t>
      </w:r>
      <w:r w:rsidR="00D11053" w:rsidRPr="00EC29A0">
        <w:rPr>
          <w:rFonts w:ascii="Arial" w:hAnsi="Arial" w:cs="Arial"/>
          <w:sz w:val="22"/>
          <w:szCs w:val="22"/>
          <w:u w:val="single"/>
        </w:rPr>
        <w:tab/>
      </w:r>
      <w:r w:rsidR="00D11053" w:rsidRPr="00EC29A0">
        <w:rPr>
          <w:rFonts w:ascii="Arial" w:hAnsi="Arial" w:cs="Arial"/>
          <w:sz w:val="22"/>
          <w:szCs w:val="22"/>
          <w:u w:val="single"/>
        </w:rPr>
        <w:tab/>
      </w:r>
      <w:r w:rsidR="00D11053" w:rsidRPr="00EC29A0">
        <w:rPr>
          <w:rFonts w:ascii="Arial" w:hAnsi="Arial" w:cs="Arial"/>
          <w:sz w:val="22"/>
          <w:szCs w:val="22"/>
          <w:u w:val="single"/>
        </w:rPr>
        <w:tab/>
      </w:r>
      <w:r w:rsidR="00D11053" w:rsidRPr="00EC29A0">
        <w:rPr>
          <w:rFonts w:ascii="Arial" w:hAnsi="Arial" w:cs="Arial"/>
          <w:sz w:val="22"/>
          <w:szCs w:val="22"/>
          <w:u w:val="single"/>
        </w:rPr>
        <w:tab/>
      </w:r>
      <w:r w:rsidR="00D11053" w:rsidRPr="00EC29A0">
        <w:rPr>
          <w:rFonts w:ascii="Arial" w:hAnsi="Arial" w:cs="Arial"/>
          <w:sz w:val="22"/>
          <w:szCs w:val="22"/>
          <w:u w:val="single"/>
        </w:rPr>
        <w:tab/>
      </w:r>
      <w:r w:rsidR="00D11053" w:rsidRPr="00EC29A0">
        <w:rPr>
          <w:rFonts w:ascii="Arial" w:hAnsi="Arial" w:cs="Arial"/>
          <w:sz w:val="22"/>
          <w:szCs w:val="22"/>
          <w:u w:val="single"/>
        </w:rPr>
        <w:tab/>
      </w:r>
      <w:r w:rsidR="00D11053" w:rsidRPr="00EC29A0">
        <w:rPr>
          <w:rFonts w:ascii="Arial" w:hAnsi="Arial" w:cs="Arial"/>
          <w:sz w:val="22"/>
          <w:szCs w:val="22"/>
          <w:u w:val="single"/>
        </w:rPr>
        <w:tab/>
      </w:r>
    </w:p>
    <w:p w14:paraId="6744450D" w14:textId="77777777" w:rsidR="00D11053" w:rsidRPr="00EC29A0" w:rsidRDefault="00D1105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14:paraId="4119FAEF" w14:textId="77777777" w:rsidR="000669EC" w:rsidRPr="00EC29A0" w:rsidRDefault="00D1105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0669EC" w:rsidRPr="00EC29A0">
        <w:rPr>
          <w:rFonts w:ascii="Arial" w:hAnsi="Arial" w:cs="Arial"/>
          <w:sz w:val="22"/>
          <w:szCs w:val="22"/>
          <w:u w:val="single"/>
        </w:rPr>
        <w:tab/>
      </w:r>
      <w:r w:rsidR="000669EC" w:rsidRPr="00EC29A0">
        <w:rPr>
          <w:rFonts w:ascii="Arial" w:hAnsi="Arial" w:cs="Arial"/>
          <w:sz w:val="22"/>
          <w:szCs w:val="22"/>
          <w:u w:val="single"/>
        </w:rPr>
        <w:tab/>
      </w:r>
    </w:p>
    <w:p w14:paraId="1CBC7C4B" w14:textId="77777777" w:rsidR="000669EC" w:rsidRPr="00EC29A0" w:rsidRDefault="000669E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14:paraId="05F8F815" w14:textId="77777777" w:rsidR="00D11053" w:rsidRPr="00EC29A0" w:rsidRDefault="000669EC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D11053" w:rsidRPr="00EC29A0">
        <w:rPr>
          <w:rFonts w:ascii="Arial" w:hAnsi="Arial" w:cs="Arial"/>
          <w:sz w:val="22"/>
          <w:szCs w:val="22"/>
        </w:rPr>
        <w:t>Postcode</w:t>
      </w:r>
      <w:r w:rsidR="00D11053"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</w:p>
    <w:p w14:paraId="3B51DEE6" w14:textId="77777777" w:rsidR="00057ABF" w:rsidRPr="00EC29A0" w:rsidRDefault="00057ABF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14:paraId="4EE0E9E8" w14:textId="77777777" w:rsidR="00D11053" w:rsidRPr="00EC29A0" w:rsidRDefault="00057ABF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>Postal Address</w:t>
      </w:r>
      <w:r w:rsidR="002771D3" w:rsidRPr="00EC29A0">
        <w:rPr>
          <w:rFonts w:ascii="Arial" w:hAnsi="Arial" w:cs="Arial"/>
          <w:sz w:val="22"/>
          <w:szCs w:val="22"/>
        </w:rPr>
        <w:t xml:space="preserve"> (if different to above)</w:t>
      </w:r>
      <w:r w:rsidR="002771D3" w:rsidRPr="00EC29A0">
        <w:rPr>
          <w:rFonts w:ascii="Arial" w:hAnsi="Arial" w:cs="Arial"/>
          <w:sz w:val="22"/>
          <w:szCs w:val="22"/>
          <w:u w:val="single"/>
        </w:rPr>
        <w:tab/>
      </w:r>
      <w:r w:rsidR="002771D3" w:rsidRPr="00EC29A0">
        <w:rPr>
          <w:rFonts w:ascii="Arial" w:hAnsi="Arial" w:cs="Arial"/>
          <w:sz w:val="22"/>
          <w:szCs w:val="22"/>
          <w:u w:val="single"/>
        </w:rPr>
        <w:tab/>
      </w:r>
      <w:r w:rsidR="002771D3" w:rsidRPr="00EC29A0">
        <w:rPr>
          <w:rFonts w:ascii="Arial" w:hAnsi="Arial" w:cs="Arial"/>
          <w:sz w:val="22"/>
          <w:szCs w:val="22"/>
          <w:u w:val="single"/>
        </w:rPr>
        <w:tab/>
      </w:r>
      <w:r w:rsidR="002771D3" w:rsidRPr="00EC29A0">
        <w:rPr>
          <w:rFonts w:ascii="Arial" w:hAnsi="Arial" w:cs="Arial"/>
          <w:sz w:val="22"/>
          <w:szCs w:val="22"/>
          <w:u w:val="single"/>
        </w:rPr>
        <w:tab/>
      </w:r>
      <w:r w:rsidR="002771D3" w:rsidRPr="00EC29A0">
        <w:rPr>
          <w:rFonts w:ascii="Arial" w:hAnsi="Arial" w:cs="Arial"/>
          <w:sz w:val="22"/>
          <w:szCs w:val="22"/>
          <w:u w:val="single"/>
        </w:rPr>
        <w:tab/>
      </w:r>
      <w:r w:rsidR="00505E67" w:rsidRPr="00EC29A0">
        <w:rPr>
          <w:rFonts w:ascii="Arial" w:hAnsi="Arial" w:cs="Arial"/>
          <w:sz w:val="22"/>
          <w:szCs w:val="22"/>
          <w:u w:val="single"/>
        </w:rPr>
        <w:tab/>
      </w:r>
      <w:r w:rsidR="00505E67" w:rsidRPr="00EC29A0">
        <w:rPr>
          <w:rFonts w:ascii="Arial" w:hAnsi="Arial" w:cs="Arial"/>
          <w:sz w:val="22"/>
          <w:szCs w:val="22"/>
          <w:u w:val="single"/>
        </w:rPr>
        <w:tab/>
      </w:r>
    </w:p>
    <w:p w14:paraId="257A46A5" w14:textId="77777777" w:rsidR="000669EC" w:rsidRPr="00EC29A0" w:rsidRDefault="000669E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14:paraId="5EF4E7DB" w14:textId="77777777" w:rsidR="000669EC" w:rsidRPr="00EC29A0" w:rsidRDefault="000669E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</w:p>
    <w:p w14:paraId="746F9412" w14:textId="77777777" w:rsidR="000669EC" w:rsidRPr="00EC29A0" w:rsidRDefault="000669E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14:paraId="77907CBC" w14:textId="77777777" w:rsidR="000669EC" w:rsidRPr="00EC29A0" w:rsidRDefault="000669EC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</w:rPr>
        <w:t>Postcode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</w:p>
    <w:p w14:paraId="7D0E1E6C" w14:textId="77777777" w:rsidR="002771D3" w:rsidRPr="00EC29A0" w:rsidRDefault="002771D3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</w:p>
    <w:p w14:paraId="21B20541" w14:textId="77777777" w:rsidR="004E6B13" w:rsidRPr="00EC29A0" w:rsidRDefault="004E6B1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>Home Phone No</w:t>
      </w:r>
      <w:r w:rsidR="00C52F39" w:rsidRPr="00EC29A0">
        <w:rPr>
          <w:rFonts w:ascii="Arial" w:hAnsi="Arial" w:cs="Arial"/>
          <w:sz w:val="22"/>
          <w:szCs w:val="22"/>
        </w:rPr>
        <w:t xml:space="preserve"> </w:t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  <w:r w:rsidR="00C52F39" w:rsidRPr="00EC29A0">
        <w:rPr>
          <w:rFonts w:ascii="Arial" w:hAnsi="Arial" w:cs="Arial"/>
          <w:sz w:val="22"/>
          <w:szCs w:val="22"/>
        </w:rPr>
        <w:t xml:space="preserve"> </w:t>
      </w:r>
      <w:r w:rsidRPr="00EC29A0">
        <w:rPr>
          <w:rFonts w:ascii="Arial" w:hAnsi="Arial" w:cs="Arial"/>
          <w:sz w:val="22"/>
          <w:szCs w:val="22"/>
        </w:rPr>
        <w:t>Mobile Phone N</w:t>
      </w:r>
      <w:r w:rsidR="00C52F39" w:rsidRPr="00EC29A0">
        <w:rPr>
          <w:rFonts w:ascii="Arial" w:hAnsi="Arial" w:cs="Arial"/>
          <w:sz w:val="22"/>
          <w:szCs w:val="22"/>
        </w:rPr>
        <w:t xml:space="preserve">o </w:t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</w:p>
    <w:p w14:paraId="4580575E" w14:textId="77777777" w:rsidR="004E6B13" w:rsidRPr="00EC29A0" w:rsidRDefault="004E6B1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14:paraId="67A4994C" w14:textId="77777777" w:rsidR="00A6548F" w:rsidRPr="00EC29A0" w:rsidRDefault="004E6B1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>Email</w:t>
      </w:r>
      <w:r w:rsidR="00C52F39" w:rsidRPr="00EC29A0">
        <w:rPr>
          <w:rFonts w:ascii="Arial" w:hAnsi="Arial" w:cs="Arial"/>
          <w:sz w:val="22"/>
          <w:szCs w:val="22"/>
        </w:rPr>
        <w:t xml:space="preserve"> </w:t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</w:p>
    <w:p w14:paraId="3099E4E2" w14:textId="77777777" w:rsidR="00AD405E" w:rsidRPr="00EC29A0" w:rsidRDefault="00AD405E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</w:p>
    <w:p w14:paraId="1AEE77A3" w14:textId="77777777" w:rsidR="006249C3" w:rsidRPr="00EC29A0" w:rsidRDefault="006249C3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</w:p>
    <w:p w14:paraId="49707145" w14:textId="77777777" w:rsidR="00505E67" w:rsidRPr="00EC29A0" w:rsidRDefault="00505E67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</w:p>
    <w:p w14:paraId="79B641B9" w14:textId="77777777" w:rsidR="00D55D22" w:rsidRPr="00EC29A0" w:rsidRDefault="00D55D22" w:rsidP="00EC29A0">
      <w:pPr>
        <w:tabs>
          <w:tab w:val="left" w:pos="3640"/>
        </w:tabs>
        <w:jc w:val="center"/>
        <w:rPr>
          <w:rFonts w:ascii="Arial" w:hAnsi="Arial" w:cs="Arial"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>Please return the completed Application form to:</w:t>
      </w:r>
    </w:p>
    <w:p w14:paraId="6004585B" w14:textId="77777777" w:rsidR="00D55D22" w:rsidRPr="00EC29A0" w:rsidRDefault="00D55D22" w:rsidP="00EC29A0">
      <w:pPr>
        <w:tabs>
          <w:tab w:val="left" w:pos="3640"/>
        </w:tabs>
        <w:jc w:val="center"/>
        <w:rPr>
          <w:rFonts w:ascii="Arial" w:hAnsi="Arial" w:cs="Arial"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>Irene McCormack Catholic College</w:t>
      </w:r>
    </w:p>
    <w:p w14:paraId="21BE8888" w14:textId="77777777" w:rsidR="00D55D22" w:rsidRPr="00EC29A0" w:rsidRDefault="00D55D22" w:rsidP="00EC29A0">
      <w:pPr>
        <w:tabs>
          <w:tab w:val="left" w:pos="3640"/>
        </w:tabs>
        <w:jc w:val="center"/>
        <w:rPr>
          <w:rFonts w:ascii="Arial" w:hAnsi="Arial" w:cs="Arial"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 xml:space="preserve">P.O. Box 318 </w:t>
      </w:r>
      <w:proofErr w:type="spellStart"/>
      <w:r w:rsidRPr="00EC29A0">
        <w:rPr>
          <w:rFonts w:ascii="Arial" w:hAnsi="Arial" w:cs="Arial"/>
          <w:sz w:val="22"/>
          <w:szCs w:val="22"/>
        </w:rPr>
        <w:t>Quinns</w:t>
      </w:r>
      <w:proofErr w:type="spellEnd"/>
      <w:r w:rsidRPr="00EC29A0">
        <w:rPr>
          <w:rFonts w:ascii="Arial" w:hAnsi="Arial" w:cs="Arial"/>
          <w:sz w:val="22"/>
          <w:szCs w:val="22"/>
        </w:rPr>
        <w:t xml:space="preserve"> Rocks WA 6030</w:t>
      </w:r>
    </w:p>
    <w:p w14:paraId="25888B58" w14:textId="77777777" w:rsidR="006249C3" w:rsidRPr="009D7DD3" w:rsidRDefault="00D55D22" w:rsidP="009D7DD3">
      <w:pPr>
        <w:tabs>
          <w:tab w:val="left" w:pos="3640"/>
        </w:tabs>
        <w:jc w:val="center"/>
        <w:rPr>
          <w:rFonts w:ascii="Arial" w:hAnsi="Arial" w:cs="Arial"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>or drop it in to the College reception.</w:t>
      </w:r>
    </w:p>
    <w:p w14:paraId="025682D1" w14:textId="77777777" w:rsidR="00A03D54" w:rsidRPr="00EC29A0" w:rsidRDefault="00F90827" w:rsidP="00EC29A0">
      <w:pPr>
        <w:tabs>
          <w:tab w:val="left" w:pos="3640"/>
        </w:tabs>
        <w:jc w:val="center"/>
        <w:rPr>
          <w:rFonts w:ascii="Arial" w:hAnsi="Arial" w:cs="Arial"/>
          <w:b/>
          <w:sz w:val="32"/>
          <w:szCs w:val="32"/>
        </w:rPr>
      </w:pPr>
      <w:r w:rsidRPr="00EC29A0">
        <w:rPr>
          <w:rFonts w:ascii="Arial" w:hAnsi="Arial" w:cs="Arial"/>
          <w:b/>
          <w:sz w:val="32"/>
          <w:szCs w:val="32"/>
        </w:rPr>
        <w:lastRenderedPageBreak/>
        <w:t>S</w:t>
      </w:r>
      <w:r w:rsidR="001C3D12" w:rsidRPr="00EC29A0">
        <w:rPr>
          <w:rFonts w:ascii="Arial" w:hAnsi="Arial" w:cs="Arial"/>
          <w:b/>
          <w:sz w:val="32"/>
          <w:szCs w:val="32"/>
        </w:rPr>
        <w:t xml:space="preserve">tudent </w:t>
      </w:r>
      <w:r w:rsidR="00BE4F7E" w:rsidRPr="00EC29A0">
        <w:rPr>
          <w:rFonts w:ascii="Arial" w:hAnsi="Arial" w:cs="Arial"/>
          <w:b/>
          <w:sz w:val="32"/>
          <w:szCs w:val="32"/>
        </w:rPr>
        <w:t>Information</w:t>
      </w:r>
    </w:p>
    <w:p w14:paraId="4BE54937" w14:textId="77777777" w:rsidR="008A0DB1" w:rsidRDefault="008A0DB1" w:rsidP="00EC29A0">
      <w:pPr>
        <w:tabs>
          <w:tab w:val="left" w:pos="3640"/>
        </w:tabs>
        <w:jc w:val="center"/>
        <w:rPr>
          <w:rFonts w:ascii="Arial" w:hAnsi="Arial" w:cs="Arial"/>
          <w:b/>
          <w:sz w:val="32"/>
          <w:szCs w:val="32"/>
        </w:rPr>
      </w:pPr>
    </w:p>
    <w:p w14:paraId="3636B327" w14:textId="77777777" w:rsidR="006249C3" w:rsidRPr="00EC29A0" w:rsidRDefault="006249C3" w:rsidP="00EC29A0">
      <w:pPr>
        <w:tabs>
          <w:tab w:val="left" w:pos="3640"/>
        </w:tabs>
        <w:jc w:val="center"/>
        <w:rPr>
          <w:rFonts w:ascii="Arial" w:hAnsi="Arial" w:cs="Arial"/>
          <w:b/>
          <w:sz w:val="32"/>
          <w:szCs w:val="32"/>
        </w:rPr>
      </w:pPr>
    </w:p>
    <w:p w14:paraId="6B83A66C" w14:textId="77777777" w:rsidR="00A03D54" w:rsidRDefault="00A03D54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>Applicant Name: _________________________________________________</w:t>
      </w:r>
      <w:r w:rsidR="008A0DB1" w:rsidRPr="00EC29A0">
        <w:rPr>
          <w:rFonts w:ascii="Arial" w:hAnsi="Arial" w:cs="Arial"/>
          <w:sz w:val="22"/>
          <w:szCs w:val="22"/>
        </w:rPr>
        <w:t>_</w:t>
      </w:r>
      <w:r w:rsidRPr="00EC29A0">
        <w:rPr>
          <w:rFonts w:ascii="Arial" w:hAnsi="Arial" w:cs="Arial"/>
          <w:sz w:val="22"/>
          <w:szCs w:val="22"/>
        </w:rPr>
        <w:t>___</w:t>
      </w:r>
      <w:r w:rsidR="00E514CC" w:rsidRPr="00EC29A0">
        <w:rPr>
          <w:rFonts w:ascii="Arial" w:hAnsi="Arial" w:cs="Arial"/>
          <w:sz w:val="22"/>
          <w:szCs w:val="22"/>
        </w:rPr>
        <w:t>_</w:t>
      </w:r>
    </w:p>
    <w:p w14:paraId="34947379" w14:textId="77777777" w:rsidR="006249C3" w:rsidRPr="00EC29A0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14:paraId="3E1EB4B6" w14:textId="77777777" w:rsidR="00BE4F7E" w:rsidRPr="006249C3" w:rsidRDefault="00BE4F7E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 xml:space="preserve">Current Club: </w:t>
      </w:r>
      <w:r w:rsidR="00693FBC" w:rsidRPr="00EC29A0">
        <w:rPr>
          <w:rFonts w:ascii="Arial" w:hAnsi="Arial" w:cs="Arial"/>
          <w:sz w:val="22"/>
          <w:szCs w:val="22"/>
          <w:u w:val="single"/>
        </w:rPr>
        <w:tab/>
      </w:r>
      <w:r w:rsidR="00693FBC" w:rsidRPr="00EC29A0">
        <w:rPr>
          <w:rFonts w:ascii="Arial" w:hAnsi="Arial" w:cs="Arial"/>
          <w:sz w:val="22"/>
          <w:szCs w:val="22"/>
          <w:u w:val="single"/>
        </w:rPr>
        <w:tab/>
      </w:r>
      <w:r w:rsidR="00693FBC" w:rsidRPr="00EC29A0">
        <w:rPr>
          <w:rFonts w:ascii="Arial" w:hAnsi="Arial" w:cs="Arial"/>
          <w:sz w:val="22"/>
          <w:szCs w:val="22"/>
          <w:u w:val="single"/>
        </w:rPr>
        <w:tab/>
      </w:r>
      <w:r w:rsidR="00693FBC" w:rsidRPr="00EC29A0">
        <w:rPr>
          <w:rFonts w:ascii="Arial" w:hAnsi="Arial" w:cs="Arial"/>
          <w:sz w:val="22"/>
          <w:szCs w:val="22"/>
          <w:u w:val="single"/>
        </w:rPr>
        <w:tab/>
      </w:r>
      <w:r w:rsidR="00693FBC" w:rsidRPr="00EC29A0">
        <w:rPr>
          <w:rFonts w:ascii="Arial" w:hAnsi="Arial" w:cs="Arial"/>
          <w:sz w:val="22"/>
          <w:szCs w:val="22"/>
          <w:u w:val="single"/>
        </w:rPr>
        <w:tab/>
      </w:r>
      <w:r w:rsidR="00693FBC"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_____</w:t>
      </w:r>
      <w:r w:rsidR="00E514CC"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</w:t>
      </w:r>
      <w:r w:rsidR="006249C3">
        <w:rPr>
          <w:rFonts w:ascii="Arial" w:hAnsi="Arial" w:cs="Arial"/>
          <w:sz w:val="22"/>
          <w:szCs w:val="22"/>
          <w:u w:val="single"/>
        </w:rPr>
        <w:t>_</w:t>
      </w:r>
      <w:r w:rsidR="008A0DB1" w:rsidRPr="00EC29A0">
        <w:rPr>
          <w:rFonts w:ascii="Arial" w:hAnsi="Arial" w:cs="Arial"/>
          <w:sz w:val="22"/>
          <w:szCs w:val="22"/>
          <w:u w:val="single"/>
        </w:rPr>
        <w:t>_</w:t>
      </w:r>
    </w:p>
    <w:p w14:paraId="3B077618" w14:textId="77777777" w:rsidR="00EC29A0" w:rsidRDefault="00EC29A0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14:paraId="284A579A" w14:textId="77777777" w:rsidR="00BE4F7E" w:rsidRPr="00EC29A0" w:rsidRDefault="00693FB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 xml:space="preserve">Preferred Position: 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6249C3">
        <w:rPr>
          <w:rFonts w:ascii="Arial" w:hAnsi="Arial" w:cs="Arial"/>
          <w:sz w:val="22"/>
          <w:szCs w:val="22"/>
          <w:u w:val="single"/>
        </w:rPr>
        <w:t>_</w:t>
      </w:r>
      <w:r w:rsidR="008A0DB1" w:rsidRPr="00EC29A0">
        <w:rPr>
          <w:rFonts w:ascii="Arial" w:hAnsi="Arial" w:cs="Arial"/>
          <w:sz w:val="22"/>
          <w:szCs w:val="22"/>
          <w:u w:val="single"/>
        </w:rPr>
        <w:t>__</w:t>
      </w:r>
    </w:p>
    <w:p w14:paraId="470F8377" w14:textId="77777777" w:rsidR="00EC29A0" w:rsidRDefault="00EC29A0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14:paraId="393341E0" w14:textId="77777777" w:rsidR="00EC29A0" w:rsidRDefault="00FB50C1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 xml:space="preserve">Number of years playing competitive </w:t>
      </w:r>
      <w:r w:rsidR="009D7DD3">
        <w:rPr>
          <w:rFonts w:ascii="Arial" w:hAnsi="Arial" w:cs="Arial"/>
          <w:sz w:val="22"/>
          <w:szCs w:val="22"/>
        </w:rPr>
        <w:t>soccer</w:t>
      </w:r>
      <w:r w:rsidRPr="00EC29A0">
        <w:rPr>
          <w:rFonts w:ascii="Arial" w:hAnsi="Arial" w:cs="Arial"/>
          <w:sz w:val="22"/>
          <w:szCs w:val="22"/>
        </w:rPr>
        <w:t>:</w:t>
      </w:r>
      <w:r w:rsidRPr="00EC29A0">
        <w:rPr>
          <w:rFonts w:ascii="Arial" w:hAnsi="Arial" w:cs="Arial"/>
          <w:sz w:val="22"/>
          <w:szCs w:val="22"/>
          <w:u w:val="single"/>
        </w:rPr>
        <w:t xml:space="preserve"> 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14:paraId="7E72F973" w14:textId="77777777" w:rsidR="00EC29A0" w:rsidRDefault="00EC29A0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14:paraId="1BD8B122" w14:textId="77777777" w:rsidR="00DC2222" w:rsidRPr="00EC29A0" w:rsidRDefault="00693FB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>Reasons for</w:t>
      </w:r>
      <w:r w:rsidR="00DC2222" w:rsidRPr="00EC29A0">
        <w:rPr>
          <w:rFonts w:ascii="Arial" w:hAnsi="Arial" w:cs="Arial"/>
          <w:sz w:val="22"/>
          <w:szCs w:val="22"/>
        </w:rPr>
        <w:t xml:space="preserve"> wanting to be involved in the S</w:t>
      </w:r>
      <w:r w:rsidR="004D4389" w:rsidRPr="00EC29A0">
        <w:rPr>
          <w:rFonts w:ascii="Arial" w:hAnsi="Arial" w:cs="Arial"/>
          <w:sz w:val="22"/>
          <w:szCs w:val="22"/>
        </w:rPr>
        <w:t xml:space="preserve">pecialist </w:t>
      </w:r>
      <w:r w:rsidR="009D7DD3">
        <w:rPr>
          <w:rFonts w:ascii="Arial" w:hAnsi="Arial" w:cs="Arial"/>
          <w:sz w:val="22"/>
          <w:szCs w:val="22"/>
        </w:rPr>
        <w:t>Soccer</w:t>
      </w:r>
      <w:r w:rsidR="004D4389" w:rsidRPr="00EC29A0">
        <w:rPr>
          <w:rFonts w:ascii="Arial" w:hAnsi="Arial" w:cs="Arial"/>
          <w:sz w:val="22"/>
          <w:szCs w:val="22"/>
        </w:rPr>
        <w:t xml:space="preserve"> Program</w:t>
      </w:r>
      <w:r w:rsidR="00380D67" w:rsidRPr="00EC29A0">
        <w:rPr>
          <w:rFonts w:ascii="Arial" w:hAnsi="Arial" w:cs="Arial"/>
          <w:sz w:val="22"/>
          <w:szCs w:val="22"/>
        </w:rPr>
        <w:t xml:space="preserve"> at Irene </w:t>
      </w:r>
      <w:r w:rsidRPr="00EC29A0">
        <w:rPr>
          <w:rFonts w:ascii="Arial" w:hAnsi="Arial" w:cs="Arial"/>
          <w:sz w:val="22"/>
          <w:szCs w:val="22"/>
        </w:rPr>
        <w:t>McCormack Catholic College:</w:t>
      </w:r>
    </w:p>
    <w:p w14:paraId="63101EAB" w14:textId="77777777"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14:paraId="7C758499" w14:textId="77777777" w:rsidR="006249C3" w:rsidRDefault="00693FB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14:paraId="436CD2CC" w14:textId="77777777"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14:paraId="40DFC7A2" w14:textId="77777777" w:rsidR="006249C3" w:rsidRDefault="00693FB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14:paraId="63FA5E6D" w14:textId="77777777"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14:paraId="17056DDE" w14:textId="77777777" w:rsidR="006249C3" w:rsidRDefault="00693FB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14:paraId="46549133" w14:textId="77777777"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14:paraId="35532A2B" w14:textId="77777777" w:rsidR="006249C3" w:rsidRDefault="00693FB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14:paraId="528588E4" w14:textId="77777777"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14:paraId="67E1616D" w14:textId="77777777" w:rsidR="00693FBC" w:rsidRDefault="00693FB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14:paraId="4C638131" w14:textId="77777777" w:rsidR="006249C3" w:rsidRPr="00EC29A0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14:paraId="2060128A" w14:textId="77777777" w:rsidR="00DC2222" w:rsidRDefault="001850B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>Please list any goal</w:t>
      </w:r>
      <w:r w:rsidR="00380D67" w:rsidRPr="00EC29A0">
        <w:rPr>
          <w:rFonts w:ascii="Arial" w:hAnsi="Arial" w:cs="Arial"/>
          <w:sz w:val="22"/>
          <w:szCs w:val="22"/>
        </w:rPr>
        <w:t xml:space="preserve">s for your involvement in </w:t>
      </w:r>
      <w:r w:rsidR="009D7DD3">
        <w:rPr>
          <w:rFonts w:ascii="Arial" w:hAnsi="Arial" w:cs="Arial"/>
          <w:sz w:val="22"/>
          <w:szCs w:val="22"/>
        </w:rPr>
        <w:t>soccer</w:t>
      </w:r>
      <w:r w:rsidR="00D975E6" w:rsidRPr="00EC29A0">
        <w:rPr>
          <w:rFonts w:ascii="Arial" w:hAnsi="Arial" w:cs="Arial"/>
          <w:sz w:val="22"/>
          <w:szCs w:val="22"/>
        </w:rPr>
        <w:t>. These can be on</w:t>
      </w:r>
      <w:r w:rsidR="00BE4F7E" w:rsidRPr="00EC29A0">
        <w:rPr>
          <w:rFonts w:ascii="Arial" w:hAnsi="Arial" w:cs="Arial"/>
          <w:sz w:val="22"/>
          <w:szCs w:val="22"/>
        </w:rPr>
        <w:t xml:space="preserve"> or off the field:</w:t>
      </w:r>
    </w:p>
    <w:p w14:paraId="20B3F487" w14:textId="77777777" w:rsidR="006249C3" w:rsidRPr="00EC29A0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14:paraId="32B8A1F4" w14:textId="77777777" w:rsidR="006249C3" w:rsidRDefault="00754FC1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14:paraId="7029EF58" w14:textId="77777777"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14:paraId="13CFFDC7" w14:textId="77777777" w:rsidR="006249C3" w:rsidRDefault="00754FC1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14:paraId="2D478A0B" w14:textId="77777777"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14:paraId="2C879E2A" w14:textId="77777777" w:rsidR="006249C3" w:rsidRDefault="00754FC1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14:paraId="69CB86C0" w14:textId="77777777"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14:paraId="3FFD5741" w14:textId="77777777" w:rsidR="007B0FF9" w:rsidRPr="00EC29A0" w:rsidRDefault="00754FC1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14:paraId="75093AD7" w14:textId="77777777" w:rsidR="004D4389" w:rsidRPr="00EC29A0" w:rsidRDefault="004D4389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14:paraId="7E234F53" w14:textId="77777777" w:rsidR="00E514CC" w:rsidRPr="00EC29A0" w:rsidRDefault="00E514CC" w:rsidP="00EC29A0">
      <w:pPr>
        <w:tabs>
          <w:tab w:val="left" w:pos="3640"/>
        </w:tabs>
        <w:rPr>
          <w:rFonts w:ascii="Arial" w:hAnsi="Arial" w:cs="Arial"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>Coach’s Reference</w:t>
      </w:r>
      <w:r w:rsidR="004357DB" w:rsidRPr="00EC29A0">
        <w:rPr>
          <w:rFonts w:ascii="Arial" w:hAnsi="Arial" w:cs="Arial"/>
          <w:sz w:val="22"/>
          <w:szCs w:val="22"/>
        </w:rPr>
        <w:t xml:space="preserve"> (</w:t>
      </w:r>
      <w:r w:rsidR="00FE14DD" w:rsidRPr="00EC29A0">
        <w:rPr>
          <w:rFonts w:ascii="Arial" w:hAnsi="Arial" w:cs="Arial"/>
          <w:sz w:val="22"/>
          <w:szCs w:val="22"/>
        </w:rPr>
        <w:t>Optional</w:t>
      </w:r>
      <w:r w:rsidR="004357DB" w:rsidRPr="00EC29A0">
        <w:rPr>
          <w:rFonts w:ascii="Arial" w:hAnsi="Arial" w:cs="Arial"/>
          <w:sz w:val="22"/>
          <w:szCs w:val="22"/>
        </w:rPr>
        <w:t>)</w:t>
      </w:r>
    </w:p>
    <w:p w14:paraId="2BA721DC" w14:textId="77777777" w:rsidR="00E514CC" w:rsidRPr="00EC29A0" w:rsidRDefault="00E514CC" w:rsidP="00EC29A0">
      <w:pPr>
        <w:tabs>
          <w:tab w:val="left" w:pos="3640"/>
        </w:tabs>
        <w:rPr>
          <w:rFonts w:ascii="Arial" w:hAnsi="Arial" w:cs="Arial"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>Please comment on the ability, attitude and</w:t>
      </w:r>
      <w:r w:rsidR="004357DB" w:rsidRPr="00EC29A0">
        <w:rPr>
          <w:rFonts w:ascii="Arial" w:hAnsi="Arial" w:cs="Arial"/>
          <w:sz w:val="22"/>
          <w:szCs w:val="22"/>
        </w:rPr>
        <w:t xml:space="preserve"> experience of the applicant</w:t>
      </w:r>
      <w:r w:rsidRPr="00EC29A0">
        <w:rPr>
          <w:rFonts w:ascii="Arial" w:hAnsi="Arial" w:cs="Arial"/>
          <w:sz w:val="22"/>
          <w:szCs w:val="22"/>
        </w:rPr>
        <w:t>:</w:t>
      </w:r>
    </w:p>
    <w:p w14:paraId="45CAAE64" w14:textId="77777777" w:rsidR="004357DB" w:rsidRPr="00EC29A0" w:rsidRDefault="004357DB" w:rsidP="00EC29A0">
      <w:pPr>
        <w:tabs>
          <w:tab w:val="left" w:pos="3640"/>
        </w:tabs>
        <w:rPr>
          <w:rFonts w:ascii="Arial" w:hAnsi="Arial" w:cs="Arial"/>
          <w:sz w:val="22"/>
          <w:szCs w:val="22"/>
        </w:rPr>
      </w:pPr>
    </w:p>
    <w:p w14:paraId="0B911862" w14:textId="77777777" w:rsidR="006249C3" w:rsidRDefault="00E514C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14:paraId="58612A36" w14:textId="77777777"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14:paraId="229D45D1" w14:textId="77777777" w:rsidR="006249C3" w:rsidRDefault="00E514C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14:paraId="068C217F" w14:textId="77777777"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14:paraId="48EDABF3" w14:textId="77777777" w:rsidR="006249C3" w:rsidRDefault="00E514C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14:paraId="60EA6690" w14:textId="77777777"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14:paraId="1B6D81A0" w14:textId="77777777" w:rsidR="006249C3" w:rsidRDefault="00E514C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14:paraId="53128C66" w14:textId="77777777"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14:paraId="09A10484" w14:textId="77777777" w:rsidR="004D52F3" w:rsidRPr="00EC29A0" w:rsidRDefault="00E514C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14:paraId="0136FF2B" w14:textId="77777777" w:rsidR="004357DB" w:rsidRPr="00EC29A0" w:rsidRDefault="004357DB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14:paraId="35E7C57A" w14:textId="77777777" w:rsidR="004D4389" w:rsidRPr="00EC29A0" w:rsidRDefault="004D4389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 xml:space="preserve">Signature of Coach 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</w:rPr>
        <w:t xml:space="preserve"> Date 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14:paraId="178F9D49" w14:textId="77777777" w:rsidR="004D4389" w:rsidRPr="00EC29A0" w:rsidRDefault="004D4389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14:paraId="7B91AECA" w14:textId="77777777" w:rsidR="007B0FF9" w:rsidRPr="00EC29A0" w:rsidRDefault="004D52F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 xml:space="preserve">Signature of Player 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</w:rPr>
        <w:t xml:space="preserve"> Date 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14:paraId="1EEB8135" w14:textId="77777777" w:rsidR="00401D96" w:rsidRPr="00EC29A0" w:rsidRDefault="00401D96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14:paraId="4BC8919D" w14:textId="77777777" w:rsidR="004D2448" w:rsidRPr="00EC29A0" w:rsidRDefault="007B0FF9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 xml:space="preserve">Signature of parent or guardian 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</w:rPr>
        <w:t xml:space="preserve"> Date 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1812AF" w:rsidRPr="00EC29A0">
        <w:rPr>
          <w:rFonts w:ascii="Arial" w:hAnsi="Arial" w:cs="Arial"/>
          <w:sz w:val="22"/>
          <w:szCs w:val="22"/>
          <w:u w:val="single"/>
        </w:rPr>
        <w:tab/>
      </w:r>
      <w:r w:rsidR="004C49E2"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sectPr w:rsidR="004D2448" w:rsidRPr="00EC29A0" w:rsidSect="00666909">
      <w:headerReference w:type="default" r:id="rId7"/>
      <w:footerReference w:type="even" r:id="rId8"/>
      <w:footerReference w:type="default" r:id="rId9"/>
      <w:pgSz w:w="11900" w:h="16840" w:code="9"/>
      <w:pgMar w:top="1440" w:right="1797" w:bottom="1440" w:left="1797" w:header="709" w:footer="709" w:gutter="0"/>
      <w:paperSrc w:first="1" w:other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20ACB4A" w14:textId="77777777" w:rsidR="00C87921" w:rsidRDefault="00C87921" w:rsidP="00A03D54">
      <w:r>
        <w:separator/>
      </w:r>
    </w:p>
  </w:endnote>
  <w:endnote w:type="continuationSeparator" w:id="0">
    <w:p w14:paraId="6AE6BA71" w14:textId="77777777" w:rsidR="00C87921" w:rsidRDefault="00C87921" w:rsidP="00A03D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ordia New">
    <w:altName w:val="Cordia New"/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8C385AE" w14:textId="77777777" w:rsidR="00216FD5" w:rsidRDefault="00216FD5" w:rsidP="00A03D54">
    <w:pPr>
      <w:pStyle w:val="Footer"/>
      <w:framePr w:wrap="around" w:vAnchor="text" w:hAnchor="margin" w:xAlign="right" w:y="1"/>
      <w:rPr>
        <w:rStyle w:val="PageNumber"/>
      </w:rPr>
    </w:pPr>
  </w:p>
  <w:p w14:paraId="5FEC3BA7" w14:textId="77777777" w:rsidR="00216FD5" w:rsidRDefault="00216FD5" w:rsidP="00A03D54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406A194" w14:textId="77777777" w:rsidR="00216FD5" w:rsidRDefault="00216FD5" w:rsidP="00A03D54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8871930" w14:textId="77777777" w:rsidR="00C87921" w:rsidRDefault="00C87921" w:rsidP="00A03D54">
      <w:r>
        <w:separator/>
      </w:r>
    </w:p>
  </w:footnote>
  <w:footnote w:type="continuationSeparator" w:id="0">
    <w:p w14:paraId="62C5473D" w14:textId="77777777" w:rsidR="00C87921" w:rsidRDefault="00C87921" w:rsidP="00A03D5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5B09D8" w14:textId="77777777" w:rsidR="00DE4E1F" w:rsidRDefault="00E34367" w:rsidP="00F179B9">
    <w:pPr>
      <w:pStyle w:val="Header"/>
      <w:ind w:left="-426" w:hanging="425"/>
    </w:pPr>
    <w:r>
      <w:rPr>
        <w:noProof/>
        <w:lang w:eastAsia="en-AU"/>
      </w:rPr>
      <w:drawing>
        <wp:inline distT="0" distB="0" distL="0" distR="0" wp14:anchorId="15B09609" wp14:editId="3278A293">
          <wp:extent cx="1400175" cy="733425"/>
          <wp:effectExtent l="0" t="0" r="9525" b="9525"/>
          <wp:docPr id="1" name="Picture 6" descr="C:\Users\evans.sarah\AppData\Local\Microsoft\Windows\Temporary Internet Files\Content.Outlook\9W073BS8\New Name and crest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C:\Users\evans.sarah\AppData\Local\Microsoft\Windows\Temporary Internet Files\Content.Outlook\9W073BS8\New Name and crest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0175" cy="7334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DE4E1F">
      <w:tab/>
    </w:r>
    <w:r w:rsidR="00DE4E1F"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attachedTemplate r:id="rId1"/>
  <w:defaultTabStop w:val="720"/>
  <w:evenAndOddHeaders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7921"/>
    <w:rsid w:val="00011DA1"/>
    <w:rsid w:val="00032DDA"/>
    <w:rsid w:val="00057ABF"/>
    <w:rsid w:val="00062E56"/>
    <w:rsid w:val="000669EC"/>
    <w:rsid w:val="00087B67"/>
    <w:rsid w:val="000E5251"/>
    <w:rsid w:val="0016648B"/>
    <w:rsid w:val="00170F1B"/>
    <w:rsid w:val="001812AF"/>
    <w:rsid w:val="001820D2"/>
    <w:rsid w:val="001850B3"/>
    <w:rsid w:val="001C3D12"/>
    <w:rsid w:val="001F1CE2"/>
    <w:rsid w:val="00216FD5"/>
    <w:rsid w:val="00242FAB"/>
    <w:rsid w:val="002771D3"/>
    <w:rsid w:val="00287581"/>
    <w:rsid w:val="00290357"/>
    <w:rsid w:val="00305A1E"/>
    <w:rsid w:val="0037140B"/>
    <w:rsid w:val="00380D67"/>
    <w:rsid w:val="00382351"/>
    <w:rsid w:val="003C1463"/>
    <w:rsid w:val="00401D96"/>
    <w:rsid w:val="004100B5"/>
    <w:rsid w:val="0041494B"/>
    <w:rsid w:val="004225B4"/>
    <w:rsid w:val="004357DB"/>
    <w:rsid w:val="00441567"/>
    <w:rsid w:val="004533EE"/>
    <w:rsid w:val="00497AE1"/>
    <w:rsid w:val="004C49E2"/>
    <w:rsid w:val="004D0B17"/>
    <w:rsid w:val="004D2448"/>
    <w:rsid w:val="004D4389"/>
    <w:rsid w:val="004D52F3"/>
    <w:rsid w:val="004E500A"/>
    <w:rsid w:val="004E6B13"/>
    <w:rsid w:val="00505E67"/>
    <w:rsid w:val="00545819"/>
    <w:rsid w:val="00554F7D"/>
    <w:rsid w:val="00571FAD"/>
    <w:rsid w:val="005B2201"/>
    <w:rsid w:val="005C156F"/>
    <w:rsid w:val="005E63AA"/>
    <w:rsid w:val="005E6781"/>
    <w:rsid w:val="00612653"/>
    <w:rsid w:val="006249C3"/>
    <w:rsid w:val="00636149"/>
    <w:rsid w:val="006641FE"/>
    <w:rsid w:val="00666909"/>
    <w:rsid w:val="006672FE"/>
    <w:rsid w:val="00685532"/>
    <w:rsid w:val="0068772D"/>
    <w:rsid w:val="00693FBC"/>
    <w:rsid w:val="00744823"/>
    <w:rsid w:val="00745211"/>
    <w:rsid w:val="00753C00"/>
    <w:rsid w:val="00754FC1"/>
    <w:rsid w:val="007563F3"/>
    <w:rsid w:val="00781053"/>
    <w:rsid w:val="007879DC"/>
    <w:rsid w:val="007A1120"/>
    <w:rsid w:val="007B0FF9"/>
    <w:rsid w:val="007D7AA4"/>
    <w:rsid w:val="007E2F5D"/>
    <w:rsid w:val="00813C25"/>
    <w:rsid w:val="00852D73"/>
    <w:rsid w:val="008821CA"/>
    <w:rsid w:val="00885CD8"/>
    <w:rsid w:val="008A0DB1"/>
    <w:rsid w:val="008C1349"/>
    <w:rsid w:val="008D7E8D"/>
    <w:rsid w:val="008F6B6B"/>
    <w:rsid w:val="00914B7B"/>
    <w:rsid w:val="00947C23"/>
    <w:rsid w:val="00973E0C"/>
    <w:rsid w:val="00997A9E"/>
    <w:rsid w:val="009D57CD"/>
    <w:rsid w:val="009D7DD3"/>
    <w:rsid w:val="00A03D54"/>
    <w:rsid w:val="00A04465"/>
    <w:rsid w:val="00A6548F"/>
    <w:rsid w:val="00A96E28"/>
    <w:rsid w:val="00AC289F"/>
    <w:rsid w:val="00AC535A"/>
    <w:rsid w:val="00AD405E"/>
    <w:rsid w:val="00B25C0B"/>
    <w:rsid w:val="00B376D5"/>
    <w:rsid w:val="00B478BB"/>
    <w:rsid w:val="00B8085C"/>
    <w:rsid w:val="00B904F2"/>
    <w:rsid w:val="00BC40FE"/>
    <w:rsid w:val="00BE4F7E"/>
    <w:rsid w:val="00BE68B1"/>
    <w:rsid w:val="00BE70C7"/>
    <w:rsid w:val="00C41D22"/>
    <w:rsid w:val="00C52F39"/>
    <w:rsid w:val="00C62E7A"/>
    <w:rsid w:val="00C8435C"/>
    <w:rsid w:val="00C87921"/>
    <w:rsid w:val="00CE5DB9"/>
    <w:rsid w:val="00CF1ED2"/>
    <w:rsid w:val="00D11053"/>
    <w:rsid w:val="00D55D22"/>
    <w:rsid w:val="00D61705"/>
    <w:rsid w:val="00D717A6"/>
    <w:rsid w:val="00D717F7"/>
    <w:rsid w:val="00D773A5"/>
    <w:rsid w:val="00D8092F"/>
    <w:rsid w:val="00D91BF8"/>
    <w:rsid w:val="00D975E6"/>
    <w:rsid w:val="00DC13AF"/>
    <w:rsid w:val="00DC2222"/>
    <w:rsid w:val="00DD06C0"/>
    <w:rsid w:val="00DE4E1F"/>
    <w:rsid w:val="00DF373C"/>
    <w:rsid w:val="00E31E29"/>
    <w:rsid w:val="00E32BB5"/>
    <w:rsid w:val="00E34367"/>
    <w:rsid w:val="00E430BC"/>
    <w:rsid w:val="00E451C0"/>
    <w:rsid w:val="00E514CC"/>
    <w:rsid w:val="00E85943"/>
    <w:rsid w:val="00E86102"/>
    <w:rsid w:val="00EA79D1"/>
    <w:rsid w:val="00EC290F"/>
    <w:rsid w:val="00EC29A0"/>
    <w:rsid w:val="00EF7BC1"/>
    <w:rsid w:val="00F179B9"/>
    <w:rsid w:val="00F25966"/>
    <w:rsid w:val="00F35559"/>
    <w:rsid w:val="00F5148E"/>
    <w:rsid w:val="00F74ED3"/>
    <w:rsid w:val="00F90827"/>
    <w:rsid w:val="00FB0728"/>
    <w:rsid w:val="00FB50C1"/>
    <w:rsid w:val="00FC348D"/>
    <w:rsid w:val="00FC4D85"/>
    <w:rsid w:val="00FD1298"/>
    <w:rsid w:val="00FD1F4A"/>
    <w:rsid w:val="00FE14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8193"/>
    <o:shapelayout v:ext="edit">
      <o:idmap v:ext="edit" data="1"/>
    </o:shapelayout>
  </w:shapeDefaults>
  <w:decimalSymbol w:val="."/>
  <w:listSeparator w:val=","/>
  <w14:docId w14:val="2FE10912"/>
  <w15:docId w15:val="{A9FD3F2A-5863-4436-B6E2-8E04D2DFED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mbria" w:eastAsia="PMingLiU" w:hAnsi="Cambria" w:cs="Cordia New"/>
        <w:lang w:val="en-AU" w:eastAsia="en-A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Pr>
      <w:sz w:val="24"/>
      <w:szCs w:val="24"/>
      <w:lang w:eastAsia="en-US"/>
    </w:rPr>
  </w:style>
  <w:style w:type="paragraph" w:styleId="Heading2">
    <w:name w:val="heading 2"/>
    <w:basedOn w:val="Normal"/>
    <w:next w:val="Normal"/>
    <w:link w:val="Heading2Char"/>
    <w:qFormat/>
    <w:rsid w:val="00744823"/>
    <w:pPr>
      <w:keepNext/>
      <w:outlineLvl w:val="1"/>
    </w:pPr>
    <w:rPr>
      <w:rFonts w:ascii="Times New Roman" w:eastAsia="Times New Roman" w:hAnsi="Times New Roman" w:cs="Times New Roman"/>
      <w:i/>
      <w:iCs/>
      <w:sz w:val="20"/>
      <w:szCs w:val="20"/>
    </w:rPr>
  </w:style>
  <w:style w:type="paragraph" w:styleId="Heading3">
    <w:name w:val="heading 3"/>
    <w:basedOn w:val="Normal"/>
    <w:next w:val="Normal"/>
    <w:link w:val="Heading3Char"/>
    <w:qFormat/>
    <w:rsid w:val="00744823"/>
    <w:pPr>
      <w:keepNext/>
      <w:jc w:val="center"/>
      <w:outlineLvl w:val="2"/>
    </w:pPr>
    <w:rPr>
      <w:rFonts w:ascii="Times New Roman" w:eastAsia="Times New Roman" w:hAnsi="Times New Roman" w:cs="Times New Roman"/>
      <w:sz w:val="28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C156F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5C156F"/>
    <w:rPr>
      <w:rFonts w:ascii="Lucida Grande" w:hAnsi="Lucida Grande" w:cs="Lucida Grande"/>
      <w:sz w:val="18"/>
      <w:szCs w:val="18"/>
    </w:rPr>
  </w:style>
  <w:style w:type="character" w:styleId="CommentReference">
    <w:name w:val="annotation reference"/>
    <w:uiPriority w:val="99"/>
    <w:semiHidden/>
    <w:unhideWhenUsed/>
    <w:rsid w:val="00B376D5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376D5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376D5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376D5"/>
    <w:rPr>
      <w:b/>
      <w:bCs/>
      <w:sz w:val="20"/>
      <w:szCs w:val="20"/>
    </w:rPr>
  </w:style>
  <w:style w:type="character" w:customStyle="1" w:styleId="CommentSubjectChar">
    <w:name w:val="Comment Subject Char"/>
    <w:link w:val="CommentSubject"/>
    <w:uiPriority w:val="99"/>
    <w:semiHidden/>
    <w:rsid w:val="00B376D5"/>
    <w:rPr>
      <w:b/>
      <w:bCs/>
      <w:sz w:val="20"/>
      <w:szCs w:val="20"/>
    </w:rPr>
  </w:style>
  <w:style w:type="character" w:customStyle="1" w:styleId="Heading2Char">
    <w:name w:val="Heading 2 Char"/>
    <w:link w:val="Heading2"/>
    <w:rsid w:val="00744823"/>
    <w:rPr>
      <w:rFonts w:ascii="Times New Roman" w:eastAsia="Times New Roman" w:hAnsi="Times New Roman" w:cs="Times New Roman"/>
      <w:i/>
      <w:iCs/>
      <w:sz w:val="20"/>
      <w:szCs w:val="20"/>
    </w:rPr>
  </w:style>
  <w:style w:type="character" w:customStyle="1" w:styleId="Heading3Char">
    <w:name w:val="Heading 3 Char"/>
    <w:link w:val="Heading3"/>
    <w:rsid w:val="00744823"/>
    <w:rPr>
      <w:rFonts w:ascii="Times New Roman" w:eastAsia="Times New Roman" w:hAnsi="Times New Roman" w:cs="Times New Roman"/>
      <w:sz w:val="28"/>
      <w:szCs w:val="20"/>
    </w:rPr>
  </w:style>
  <w:style w:type="paragraph" w:styleId="Footer">
    <w:name w:val="footer"/>
    <w:basedOn w:val="Normal"/>
    <w:link w:val="FooterChar"/>
    <w:uiPriority w:val="99"/>
    <w:unhideWhenUsed/>
    <w:rsid w:val="00A03D54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03D54"/>
  </w:style>
  <w:style w:type="character" w:styleId="PageNumber">
    <w:name w:val="page number"/>
    <w:basedOn w:val="DefaultParagraphFont"/>
    <w:uiPriority w:val="99"/>
    <w:semiHidden/>
    <w:unhideWhenUsed/>
    <w:rsid w:val="00A03D54"/>
  </w:style>
  <w:style w:type="paragraph" w:styleId="Header">
    <w:name w:val="header"/>
    <w:basedOn w:val="Normal"/>
    <w:link w:val="HeaderChar"/>
    <w:uiPriority w:val="99"/>
    <w:unhideWhenUsed/>
    <w:rsid w:val="005B220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B220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4615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92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21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Y:\Office\Academy%20Soccer\Soccer%20Academy%20Application%20Form%20Y7%202017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0D0308AC-B754-460A-9EE0-9B113E6398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Soccer Academy Application Form Y7 2017</Template>
  <TotalTime>3</TotalTime>
  <Pages>2</Pages>
  <Words>244</Words>
  <Characters>1394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Sarah Evans</dc:creator>
  <cp:lastModifiedBy>Sarah Evans (Irene McCormack Catholic College)</cp:lastModifiedBy>
  <cp:revision>5</cp:revision>
  <cp:lastPrinted>2018-05-22T04:27:00Z</cp:lastPrinted>
  <dcterms:created xsi:type="dcterms:W3CDTF">2018-05-22T04:25:00Z</dcterms:created>
  <dcterms:modified xsi:type="dcterms:W3CDTF">2018-05-23T02:14:00Z</dcterms:modified>
</cp:coreProperties>
</file>